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1B853F" w14:textId="77777777" w:rsidR="00C55D9E" w:rsidRPr="008642EC" w:rsidRDefault="00C55D9E" w:rsidP="00C55D9E">
      <w:pPr>
        <w:pStyle w:val="BasicParagraph"/>
        <w:suppressAutoHyphens/>
        <w:spacing w:line="240" w:lineRule="auto"/>
        <w:rPr>
          <w:rFonts w:ascii="Times New Roman" w:hAnsi="Times New Roman" w:cs="Times New Roman"/>
          <w:bCs/>
          <w:color w:val="000000" w:themeColor="text1"/>
          <w:szCs w:val="21"/>
        </w:rPr>
      </w:pPr>
      <w:bookmarkStart w:id="0"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7AD3A038" w14:textId="77777777" w:rsidR="00C55D9E" w:rsidRPr="00992C7B" w:rsidRDefault="00C55D9E" w:rsidP="00C55D9E">
      <w:pPr>
        <w:pStyle w:val="BasicParagraph"/>
        <w:suppressAutoHyphens/>
        <w:spacing w:line="240" w:lineRule="auto"/>
        <w:rPr>
          <w:rFonts w:ascii="Times New Roman" w:hAnsi="Times New Roman" w:cs="Times New Roman"/>
          <w:b/>
          <w:bCs/>
          <w:color w:val="000000" w:themeColor="text1"/>
          <w:sz w:val="12"/>
          <w:szCs w:val="12"/>
        </w:rPr>
      </w:pPr>
    </w:p>
    <w:p w14:paraId="23B6787C" w14:textId="77777777" w:rsidR="00C55D9E" w:rsidRPr="00582653" w:rsidRDefault="00C55D9E" w:rsidP="00C55D9E">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2A38F581" w14:textId="77777777" w:rsidR="00C55D9E" w:rsidRDefault="00C55D9E" w:rsidP="00C55D9E">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662F2223" w14:textId="77777777" w:rsidR="00C55D9E" w:rsidRDefault="00C55D9E" w:rsidP="00C55D9E">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393D9579" w14:textId="77777777" w:rsidR="00C55D9E" w:rsidRPr="00582653" w:rsidRDefault="00C55D9E" w:rsidP="00C55D9E">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7282E70F" wp14:editId="22E73033">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0A9C06FF" w14:textId="62B67B5E" w:rsidR="00C55D9E" w:rsidRDefault="00C55D9E" w:rsidP="00C55D9E">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Variation report template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1EC5156B" w14:textId="77777777" w:rsidR="00C55D9E" w:rsidRDefault="00C55D9E" w:rsidP="00C55D9E">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09D366DE" w14:textId="77777777" w:rsidR="00C55D9E" w:rsidRPr="00582653" w:rsidRDefault="00C55D9E" w:rsidP="00C55D9E">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0E1E0095" w14:textId="77777777" w:rsidR="00C55D9E" w:rsidRPr="00582653" w:rsidRDefault="00C55D9E" w:rsidP="00C55D9E">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300914DE" w14:textId="77777777" w:rsidR="00C55D9E" w:rsidRPr="008642EC" w:rsidRDefault="00C55D9E" w:rsidP="00C55D9E">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67726016" w14:textId="77777777" w:rsidR="00C55D9E" w:rsidRPr="008642EC" w:rsidRDefault="00C55D9E" w:rsidP="00C55D9E">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29DD2B39" w14:textId="77777777" w:rsidR="00C55D9E" w:rsidRPr="00582653" w:rsidRDefault="00C55D9E" w:rsidP="00C55D9E">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24CFED85" w14:textId="77777777" w:rsidR="00C55D9E" w:rsidRPr="008642EC" w:rsidRDefault="00C55D9E" w:rsidP="00C55D9E">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57D7C98D" w14:textId="77777777" w:rsidR="00C55D9E" w:rsidRPr="008642EC" w:rsidRDefault="00C55D9E" w:rsidP="00C55D9E">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0C5C15F2" w14:textId="77777777" w:rsidR="00C55D9E" w:rsidRPr="00992C7B" w:rsidRDefault="00C55D9E" w:rsidP="00C55D9E">
      <w:pPr>
        <w:pStyle w:val="BasicParagraph"/>
        <w:suppressAutoHyphens/>
        <w:spacing w:line="240" w:lineRule="auto"/>
        <w:ind w:left="1440"/>
        <w:rPr>
          <w:rFonts w:ascii="Times New Roman" w:hAnsi="Times New Roman" w:cs="Times New Roman"/>
          <w:color w:val="000000" w:themeColor="text1"/>
          <w:sz w:val="12"/>
          <w:szCs w:val="12"/>
        </w:rPr>
      </w:pPr>
    </w:p>
    <w:p w14:paraId="43C291B9" w14:textId="77777777" w:rsidR="00C55D9E" w:rsidRPr="00582653" w:rsidRDefault="00C55D9E" w:rsidP="00C55D9E">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1A5D3183" w14:textId="77777777" w:rsidR="00C55D9E" w:rsidRDefault="00C55D9E" w:rsidP="00C55D9E">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04413720" w14:textId="77777777" w:rsidR="00C55D9E" w:rsidRPr="00992C7B" w:rsidRDefault="00C55D9E" w:rsidP="00C55D9E">
      <w:pPr>
        <w:pStyle w:val="BasicParagraph"/>
        <w:suppressAutoHyphens/>
        <w:spacing w:line="240" w:lineRule="auto"/>
        <w:ind w:left="1440"/>
        <w:rPr>
          <w:rFonts w:ascii="Times New Roman" w:hAnsi="Times New Roman" w:cs="Times New Roman"/>
          <w:color w:val="000000" w:themeColor="text1"/>
          <w:sz w:val="12"/>
          <w:szCs w:val="12"/>
        </w:rPr>
      </w:pPr>
    </w:p>
    <w:p w14:paraId="54EC7382" w14:textId="77777777" w:rsidR="00C55D9E" w:rsidRDefault="00C55D9E" w:rsidP="00C55D9E">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0E181480" w14:textId="77777777" w:rsidR="00C55D9E" w:rsidRPr="00B87FFB" w:rsidRDefault="00C55D9E" w:rsidP="00C55D9E">
      <w:pPr>
        <w:pStyle w:val="BasicParagraph"/>
        <w:suppressAutoHyphens/>
        <w:spacing w:line="240" w:lineRule="auto"/>
        <w:ind w:left="1440"/>
        <w:rPr>
          <w:rFonts w:ascii="Times New Roman" w:hAnsi="Times New Roman" w:cs="Times New Roman"/>
          <w:color w:val="000000" w:themeColor="text1"/>
          <w:sz w:val="10"/>
          <w:szCs w:val="10"/>
        </w:rPr>
      </w:pPr>
    </w:p>
    <w:p w14:paraId="4CD736E9" w14:textId="77777777" w:rsidR="00C55D9E" w:rsidRDefault="00C55D9E" w:rsidP="00C55D9E">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77625C43" w14:textId="77777777" w:rsidR="00C55D9E" w:rsidRPr="000B1EEC" w:rsidRDefault="00C55D9E" w:rsidP="00C55D9E">
      <w:pPr>
        <w:pStyle w:val="BasicParagraph"/>
        <w:suppressAutoHyphens/>
        <w:spacing w:line="240" w:lineRule="auto"/>
        <w:rPr>
          <w:rFonts w:ascii="Times New Roman" w:hAnsi="Times New Roman" w:cs="Times New Roman"/>
          <w:color w:val="000000" w:themeColor="text1"/>
          <w:sz w:val="10"/>
          <w:szCs w:val="10"/>
        </w:rPr>
      </w:pPr>
    </w:p>
    <w:p w14:paraId="137A6B75" w14:textId="77777777" w:rsidR="00C55D9E" w:rsidRDefault="00C55D9E" w:rsidP="00C55D9E">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45EBE6AF" w14:textId="77777777" w:rsidR="00C55D9E" w:rsidRDefault="00C55D9E">
      <w:pPr>
        <w:spacing w:before="0" w:after="160" w:line="259" w:lineRule="auto"/>
        <w:rPr>
          <w:rFonts w:ascii="Calibri" w:eastAsiaTheme="majorEastAsia" w:hAnsi="Calibri" w:cstheme="majorBidi"/>
          <w:b/>
          <w:color w:val="0031A7" w:themeColor="text2"/>
          <w:sz w:val="32"/>
          <w:szCs w:val="32"/>
        </w:rPr>
      </w:pPr>
      <w:bookmarkStart w:id="1" w:name="_GoBack"/>
      <w:bookmarkEnd w:id="0"/>
      <w:bookmarkEnd w:id="1"/>
      <w:r>
        <w:br w:type="page"/>
      </w:r>
    </w:p>
    <w:p w14:paraId="4C426C93" w14:textId="4B02CFD4" w:rsidR="00E22032" w:rsidRDefault="00F26FEB" w:rsidP="00F26FEB">
      <w:pPr>
        <w:pStyle w:val="Heading1"/>
      </w:pPr>
      <w:r w:rsidRPr="00F342F4">
        <w:lastRenderedPageBreak/>
        <w:t>Variation report template</w:t>
      </w:r>
    </w:p>
    <w:tbl>
      <w:tblPr>
        <w:tblW w:w="5000" w:type="pct"/>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Layout w:type="fixed"/>
        <w:tblLook w:val="04A0" w:firstRow="1" w:lastRow="0" w:firstColumn="1" w:lastColumn="0" w:noHBand="0" w:noVBand="1"/>
      </w:tblPr>
      <w:tblGrid>
        <w:gridCol w:w="2121"/>
        <w:gridCol w:w="281"/>
        <w:gridCol w:w="1418"/>
        <w:gridCol w:w="283"/>
        <w:gridCol w:w="1276"/>
        <w:gridCol w:w="281"/>
        <w:gridCol w:w="993"/>
        <w:gridCol w:w="991"/>
        <w:gridCol w:w="1366"/>
      </w:tblGrid>
      <w:tr w:rsidR="00F342F4" w:rsidRPr="00F342F4" w14:paraId="70AC3D4D" w14:textId="77777777" w:rsidTr="00F342F4">
        <w:trPr>
          <w:trHeight w:val="300"/>
        </w:trPr>
        <w:tc>
          <w:tcPr>
            <w:tcW w:w="1177" w:type="pct"/>
            <w:shd w:val="clear" w:color="auto" w:fill="E6EAF6" w:themeFill="background1"/>
            <w:noWrap/>
            <w:hideMark/>
          </w:tcPr>
          <w:p w14:paraId="179E211C" w14:textId="307BE843" w:rsidR="00F342F4" w:rsidRPr="00F342F4" w:rsidRDefault="00F26FEB" w:rsidP="00F342F4">
            <w:pPr>
              <w:pStyle w:val="Tabletext0"/>
              <w:rPr>
                <w:b/>
              </w:rPr>
            </w:pPr>
            <w:r w:rsidRPr="00F342F4">
              <w:rPr>
                <w:b/>
              </w:rPr>
              <w:t xml:space="preserve">Period covered: </w:t>
            </w:r>
          </w:p>
        </w:tc>
        <w:tc>
          <w:tcPr>
            <w:tcW w:w="943" w:type="pct"/>
            <w:gridSpan w:val="2"/>
            <w:shd w:val="clear" w:color="auto" w:fill="E6EAF6" w:themeFill="background1"/>
          </w:tcPr>
          <w:p w14:paraId="2868E44C" w14:textId="77777777" w:rsidR="00F342F4" w:rsidRPr="00F342F4" w:rsidRDefault="00F342F4" w:rsidP="00F342F4">
            <w:pPr>
              <w:pStyle w:val="Tabletext0"/>
              <w:rPr>
                <w:b/>
              </w:rPr>
            </w:pPr>
          </w:p>
        </w:tc>
        <w:tc>
          <w:tcPr>
            <w:tcW w:w="1572" w:type="pct"/>
            <w:gridSpan w:val="4"/>
            <w:shd w:val="clear" w:color="auto" w:fill="E6EAF6" w:themeFill="background1"/>
          </w:tcPr>
          <w:p w14:paraId="5B0B0921" w14:textId="042A46D8" w:rsidR="00F342F4" w:rsidRPr="00F342F4" w:rsidRDefault="00F26FEB" w:rsidP="00F342F4">
            <w:pPr>
              <w:pStyle w:val="Tabletext0"/>
              <w:rPr>
                <w:b/>
              </w:rPr>
            </w:pPr>
            <w:r w:rsidRPr="00F342F4">
              <w:rPr>
                <w:b/>
              </w:rPr>
              <w:t>Acceptable variance:</w:t>
            </w:r>
          </w:p>
        </w:tc>
        <w:tc>
          <w:tcPr>
            <w:tcW w:w="1308" w:type="pct"/>
            <w:gridSpan w:val="2"/>
            <w:shd w:val="clear" w:color="auto" w:fill="E6EAF6" w:themeFill="background1"/>
          </w:tcPr>
          <w:p w14:paraId="516A28CE" w14:textId="77777777" w:rsidR="00F342F4" w:rsidRPr="00F342F4" w:rsidRDefault="00F342F4" w:rsidP="00F342F4">
            <w:pPr>
              <w:pStyle w:val="Tabletext0"/>
              <w:rPr>
                <w:b/>
              </w:rPr>
            </w:pPr>
          </w:p>
        </w:tc>
      </w:tr>
      <w:tr w:rsidR="00F342F4" w:rsidRPr="00F342F4" w14:paraId="507225DB" w14:textId="77777777" w:rsidTr="00F342F4">
        <w:trPr>
          <w:trHeight w:val="300"/>
        </w:trPr>
        <w:tc>
          <w:tcPr>
            <w:tcW w:w="1177" w:type="pct"/>
            <w:shd w:val="clear" w:color="auto" w:fill="E6EAF6" w:themeFill="background1"/>
            <w:noWrap/>
          </w:tcPr>
          <w:p w14:paraId="1AB8A457" w14:textId="77777777" w:rsidR="00F342F4" w:rsidRPr="00F342F4" w:rsidRDefault="00F342F4" w:rsidP="00F342F4">
            <w:pPr>
              <w:pStyle w:val="Tabletext0"/>
              <w:rPr>
                <w:b/>
              </w:rPr>
            </w:pPr>
            <w:r w:rsidRPr="00F342F4">
              <w:rPr>
                <w:b/>
              </w:rPr>
              <w:t>Name:</w:t>
            </w:r>
          </w:p>
        </w:tc>
        <w:tc>
          <w:tcPr>
            <w:tcW w:w="943" w:type="pct"/>
            <w:gridSpan w:val="2"/>
            <w:shd w:val="clear" w:color="auto" w:fill="E6EAF6" w:themeFill="background1"/>
          </w:tcPr>
          <w:p w14:paraId="388570B4" w14:textId="77777777" w:rsidR="00F342F4" w:rsidRPr="00F342F4" w:rsidRDefault="00F342F4" w:rsidP="00F342F4">
            <w:pPr>
              <w:pStyle w:val="Tabletext0"/>
              <w:rPr>
                <w:b/>
              </w:rPr>
            </w:pPr>
            <w:r w:rsidRPr="00F342F4">
              <w:rPr>
                <w:b/>
              </w:rPr>
              <w:t>Date:</w:t>
            </w:r>
          </w:p>
        </w:tc>
        <w:tc>
          <w:tcPr>
            <w:tcW w:w="1572" w:type="pct"/>
            <w:gridSpan w:val="4"/>
            <w:shd w:val="clear" w:color="auto" w:fill="E6EAF6" w:themeFill="background1"/>
          </w:tcPr>
          <w:p w14:paraId="72416DB9" w14:textId="77777777" w:rsidR="00F342F4" w:rsidRPr="00F342F4" w:rsidRDefault="00F342F4" w:rsidP="00F342F4">
            <w:pPr>
              <w:pStyle w:val="Tabletext0"/>
              <w:rPr>
                <w:b/>
              </w:rPr>
            </w:pPr>
            <w:r w:rsidRPr="00F342F4">
              <w:rPr>
                <w:b/>
              </w:rPr>
              <w:t>Approved by:</w:t>
            </w:r>
          </w:p>
          <w:p w14:paraId="531B4539" w14:textId="77777777" w:rsidR="00F342F4" w:rsidRPr="00F342F4" w:rsidRDefault="00F342F4" w:rsidP="00F342F4">
            <w:pPr>
              <w:pStyle w:val="Tabletext0"/>
              <w:rPr>
                <w:b/>
              </w:rPr>
            </w:pPr>
            <w:r w:rsidRPr="00F342F4">
              <w:rPr>
                <w:b/>
              </w:rPr>
              <w:t>Signature:</w:t>
            </w:r>
          </w:p>
        </w:tc>
        <w:tc>
          <w:tcPr>
            <w:tcW w:w="1308" w:type="pct"/>
            <w:gridSpan w:val="2"/>
            <w:shd w:val="clear" w:color="auto" w:fill="E6EAF6" w:themeFill="background1"/>
          </w:tcPr>
          <w:p w14:paraId="583B6EA7" w14:textId="77777777" w:rsidR="00F342F4" w:rsidRPr="00F342F4" w:rsidRDefault="00F342F4" w:rsidP="00F342F4">
            <w:pPr>
              <w:pStyle w:val="Tabletext0"/>
              <w:rPr>
                <w:b/>
              </w:rPr>
            </w:pPr>
            <w:r w:rsidRPr="00F342F4">
              <w:rPr>
                <w:b/>
              </w:rPr>
              <w:t>Date:</w:t>
            </w:r>
          </w:p>
          <w:p w14:paraId="7B10D96D" w14:textId="77777777" w:rsidR="00F342F4" w:rsidRPr="00F342F4" w:rsidRDefault="00F342F4" w:rsidP="00F342F4">
            <w:pPr>
              <w:pStyle w:val="Tabletext0"/>
              <w:rPr>
                <w:b/>
              </w:rPr>
            </w:pPr>
          </w:p>
        </w:tc>
      </w:tr>
      <w:tr w:rsidR="00F342F4" w:rsidRPr="00F342F4" w14:paraId="0B0D3575" w14:textId="77777777" w:rsidTr="00F342F4">
        <w:trPr>
          <w:trHeight w:val="300"/>
        </w:trPr>
        <w:tc>
          <w:tcPr>
            <w:tcW w:w="1177" w:type="pct"/>
            <w:noWrap/>
            <w:hideMark/>
          </w:tcPr>
          <w:p w14:paraId="462314C1" w14:textId="77777777" w:rsidR="00F342F4" w:rsidRPr="00F342F4" w:rsidRDefault="00F342F4" w:rsidP="00F342F4">
            <w:pPr>
              <w:pStyle w:val="Tabletext0"/>
            </w:pPr>
            <w:r w:rsidRPr="00F342F4">
              <w:t>Expenditure</w:t>
            </w:r>
          </w:p>
        </w:tc>
        <w:tc>
          <w:tcPr>
            <w:tcW w:w="943" w:type="pct"/>
            <w:gridSpan w:val="2"/>
            <w:noWrap/>
            <w:hideMark/>
          </w:tcPr>
          <w:p w14:paraId="4AE013EB" w14:textId="77777777" w:rsidR="00F342F4" w:rsidRPr="00F342F4" w:rsidRDefault="00F342F4" w:rsidP="00F342F4">
            <w:pPr>
              <w:pStyle w:val="Tabletext0"/>
            </w:pPr>
            <w:r w:rsidRPr="00F342F4">
              <w:t>Projected Expenditure</w:t>
            </w:r>
          </w:p>
        </w:tc>
        <w:tc>
          <w:tcPr>
            <w:tcW w:w="865" w:type="pct"/>
            <w:gridSpan w:val="2"/>
            <w:noWrap/>
            <w:hideMark/>
          </w:tcPr>
          <w:p w14:paraId="1168F61E" w14:textId="77777777" w:rsidR="00F342F4" w:rsidRPr="00F342F4" w:rsidRDefault="00F342F4" w:rsidP="00F342F4">
            <w:pPr>
              <w:pStyle w:val="Tabletext0"/>
            </w:pPr>
            <w:r w:rsidRPr="00F342F4">
              <w:t>Actual Expenditure</w:t>
            </w:r>
          </w:p>
        </w:tc>
        <w:tc>
          <w:tcPr>
            <w:tcW w:w="707" w:type="pct"/>
            <w:gridSpan w:val="2"/>
            <w:noWrap/>
            <w:hideMark/>
          </w:tcPr>
          <w:p w14:paraId="02B684EA" w14:textId="77777777" w:rsidR="00F342F4" w:rsidRPr="00F342F4" w:rsidRDefault="00F342F4" w:rsidP="00F342F4">
            <w:pPr>
              <w:pStyle w:val="Tabletext0"/>
            </w:pPr>
            <w:r w:rsidRPr="00F342F4">
              <w:t>Variance ($)</w:t>
            </w:r>
          </w:p>
        </w:tc>
        <w:tc>
          <w:tcPr>
            <w:tcW w:w="550" w:type="pct"/>
            <w:noWrap/>
            <w:hideMark/>
          </w:tcPr>
          <w:p w14:paraId="2F15B856" w14:textId="77777777" w:rsidR="00F342F4" w:rsidRPr="00F342F4" w:rsidRDefault="00F342F4" w:rsidP="00F342F4">
            <w:pPr>
              <w:pStyle w:val="Tabletext0"/>
            </w:pPr>
            <w:r w:rsidRPr="00F342F4">
              <w:t>Variance (%)</w:t>
            </w:r>
          </w:p>
        </w:tc>
        <w:tc>
          <w:tcPr>
            <w:tcW w:w="758" w:type="pct"/>
            <w:noWrap/>
            <w:hideMark/>
          </w:tcPr>
          <w:p w14:paraId="6F4D7EFA" w14:textId="77777777" w:rsidR="00F342F4" w:rsidRPr="00F342F4" w:rsidRDefault="00F342F4" w:rsidP="00F342F4">
            <w:pPr>
              <w:pStyle w:val="Tabletext0"/>
            </w:pPr>
            <w:r w:rsidRPr="00F342F4">
              <w:t>Favourability</w:t>
            </w:r>
          </w:p>
        </w:tc>
      </w:tr>
      <w:tr w:rsidR="00F342F4" w:rsidRPr="00F342F4" w14:paraId="23A513B7" w14:textId="77777777" w:rsidTr="00F342F4">
        <w:trPr>
          <w:trHeight w:val="85"/>
        </w:trPr>
        <w:tc>
          <w:tcPr>
            <w:tcW w:w="1177" w:type="pct"/>
            <w:noWrap/>
            <w:hideMark/>
          </w:tcPr>
          <w:p w14:paraId="14C88E11" w14:textId="77777777" w:rsidR="00F342F4" w:rsidRPr="00F342F4" w:rsidRDefault="00F342F4" w:rsidP="00F342F4"/>
        </w:tc>
        <w:tc>
          <w:tcPr>
            <w:tcW w:w="156" w:type="pct"/>
            <w:noWrap/>
          </w:tcPr>
          <w:p w14:paraId="6CFEDD5E" w14:textId="77777777" w:rsidR="00F342F4" w:rsidRPr="00F342F4" w:rsidRDefault="00F342F4" w:rsidP="00F342F4">
            <w:r w:rsidRPr="00F342F4">
              <w:t>$</w:t>
            </w:r>
          </w:p>
        </w:tc>
        <w:tc>
          <w:tcPr>
            <w:tcW w:w="787" w:type="pct"/>
          </w:tcPr>
          <w:p w14:paraId="087F4C06" w14:textId="77777777" w:rsidR="00F342F4" w:rsidRPr="00F342F4" w:rsidRDefault="00F342F4" w:rsidP="00F342F4"/>
        </w:tc>
        <w:tc>
          <w:tcPr>
            <w:tcW w:w="157" w:type="pct"/>
            <w:noWrap/>
          </w:tcPr>
          <w:p w14:paraId="169432D0" w14:textId="77777777" w:rsidR="00F342F4" w:rsidRPr="00F342F4" w:rsidRDefault="00F342F4" w:rsidP="00F342F4">
            <w:r w:rsidRPr="00F342F4">
              <w:t>$</w:t>
            </w:r>
          </w:p>
        </w:tc>
        <w:tc>
          <w:tcPr>
            <w:tcW w:w="708" w:type="pct"/>
          </w:tcPr>
          <w:p w14:paraId="4E6E049E" w14:textId="77777777" w:rsidR="00F342F4" w:rsidRPr="00F342F4" w:rsidRDefault="00F342F4" w:rsidP="00F342F4"/>
        </w:tc>
        <w:tc>
          <w:tcPr>
            <w:tcW w:w="156" w:type="pct"/>
            <w:noWrap/>
          </w:tcPr>
          <w:p w14:paraId="6DB3FDEF" w14:textId="77777777" w:rsidR="00F342F4" w:rsidRPr="00F342F4" w:rsidRDefault="00F342F4" w:rsidP="00F342F4">
            <w:r w:rsidRPr="00F342F4">
              <w:t>$</w:t>
            </w:r>
          </w:p>
        </w:tc>
        <w:tc>
          <w:tcPr>
            <w:tcW w:w="551" w:type="pct"/>
          </w:tcPr>
          <w:p w14:paraId="2D21A02E" w14:textId="77777777" w:rsidR="00F342F4" w:rsidRPr="00F342F4" w:rsidRDefault="00F342F4" w:rsidP="00F342F4"/>
        </w:tc>
        <w:tc>
          <w:tcPr>
            <w:tcW w:w="550" w:type="pct"/>
            <w:noWrap/>
          </w:tcPr>
          <w:p w14:paraId="7E0ABCFB" w14:textId="77777777" w:rsidR="00F342F4" w:rsidRPr="00F342F4" w:rsidRDefault="00F342F4" w:rsidP="00F342F4"/>
        </w:tc>
        <w:tc>
          <w:tcPr>
            <w:tcW w:w="758" w:type="pct"/>
            <w:noWrap/>
          </w:tcPr>
          <w:p w14:paraId="7D00D2D4" w14:textId="77777777" w:rsidR="00F342F4" w:rsidRPr="00F342F4" w:rsidRDefault="00F342F4" w:rsidP="00F342F4"/>
        </w:tc>
      </w:tr>
      <w:tr w:rsidR="00F342F4" w:rsidRPr="00F342F4" w14:paraId="090219CF" w14:textId="77777777" w:rsidTr="00F342F4">
        <w:trPr>
          <w:trHeight w:val="300"/>
        </w:trPr>
        <w:tc>
          <w:tcPr>
            <w:tcW w:w="1177" w:type="pct"/>
            <w:noWrap/>
            <w:hideMark/>
          </w:tcPr>
          <w:p w14:paraId="0EF22156" w14:textId="77777777" w:rsidR="00F342F4" w:rsidRPr="00F342F4" w:rsidRDefault="00F342F4" w:rsidP="00F342F4"/>
        </w:tc>
        <w:tc>
          <w:tcPr>
            <w:tcW w:w="156" w:type="pct"/>
            <w:noWrap/>
          </w:tcPr>
          <w:p w14:paraId="79F58926" w14:textId="77777777" w:rsidR="00F342F4" w:rsidRPr="00F342F4" w:rsidRDefault="00F342F4" w:rsidP="00F342F4">
            <w:r w:rsidRPr="00F342F4">
              <w:t>$</w:t>
            </w:r>
          </w:p>
        </w:tc>
        <w:tc>
          <w:tcPr>
            <w:tcW w:w="787" w:type="pct"/>
          </w:tcPr>
          <w:p w14:paraId="5B9B7DC0" w14:textId="77777777" w:rsidR="00F342F4" w:rsidRPr="00F342F4" w:rsidRDefault="00F342F4" w:rsidP="00F342F4"/>
        </w:tc>
        <w:tc>
          <w:tcPr>
            <w:tcW w:w="157" w:type="pct"/>
            <w:noWrap/>
          </w:tcPr>
          <w:p w14:paraId="77340DD5" w14:textId="77777777" w:rsidR="00F342F4" w:rsidRPr="00F342F4" w:rsidRDefault="00F342F4" w:rsidP="00F342F4">
            <w:r w:rsidRPr="00F342F4">
              <w:t>$</w:t>
            </w:r>
          </w:p>
        </w:tc>
        <w:tc>
          <w:tcPr>
            <w:tcW w:w="708" w:type="pct"/>
          </w:tcPr>
          <w:p w14:paraId="2303917A" w14:textId="77777777" w:rsidR="00F342F4" w:rsidRPr="00F342F4" w:rsidRDefault="00F342F4" w:rsidP="00F342F4"/>
        </w:tc>
        <w:tc>
          <w:tcPr>
            <w:tcW w:w="156" w:type="pct"/>
            <w:noWrap/>
          </w:tcPr>
          <w:p w14:paraId="5AF0BAC7" w14:textId="77777777" w:rsidR="00F342F4" w:rsidRPr="00F342F4" w:rsidRDefault="00F342F4" w:rsidP="00F342F4">
            <w:r w:rsidRPr="00F342F4">
              <w:t>$</w:t>
            </w:r>
          </w:p>
        </w:tc>
        <w:tc>
          <w:tcPr>
            <w:tcW w:w="551" w:type="pct"/>
          </w:tcPr>
          <w:p w14:paraId="603A4CBE" w14:textId="77777777" w:rsidR="00F342F4" w:rsidRPr="00F342F4" w:rsidRDefault="00F342F4" w:rsidP="00F342F4"/>
        </w:tc>
        <w:tc>
          <w:tcPr>
            <w:tcW w:w="550" w:type="pct"/>
            <w:noWrap/>
          </w:tcPr>
          <w:p w14:paraId="379EF6CE" w14:textId="77777777" w:rsidR="00F342F4" w:rsidRPr="00F342F4" w:rsidRDefault="00F342F4" w:rsidP="00F342F4"/>
        </w:tc>
        <w:tc>
          <w:tcPr>
            <w:tcW w:w="758" w:type="pct"/>
            <w:noWrap/>
          </w:tcPr>
          <w:p w14:paraId="686F183F" w14:textId="77777777" w:rsidR="00F342F4" w:rsidRPr="00F342F4" w:rsidRDefault="00F342F4" w:rsidP="00F342F4"/>
        </w:tc>
      </w:tr>
      <w:tr w:rsidR="00F342F4" w:rsidRPr="00F342F4" w14:paraId="35440D05" w14:textId="77777777" w:rsidTr="00F342F4">
        <w:trPr>
          <w:trHeight w:val="300"/>
        </w:trPr>
        <w:tc>
          <w:tcPr>
            <w:tcW w:w="1177" w:type="pct"/>
            <w:noWrap/>
            <w:hideMark/>
          </w:tcPr>
          <w:p w14:paraId="30A4C369" w14:textId="77777777" w:rsidR="00F342F4" w:rsidRPr="00F342F4" w:rsidRDefault="00F342F4" w:rsidP="00F342F4"/>
        </w:tc>
        <w:tc>
          <w:tcPr>
            <w:tcW w:w="156" w:type="pct"/>
            <w:noWrap/>
          </w:tcPr>
          <w:p w14:paraId="3BE9693D" w14:textId="77777777" w:rsidR="00F342F4" w:rsidRPr="00F342F4" w:rsidRDefault="00F342F4" w:rsidP="00F342F4">
            <w:r w:rsidRPr="00F342F4">
              <w:t>$</w:t>
            </w:r>
          </w:p>
        </w:tc>
        <w:tc>
          <w:tcPr>
            <w:tcW w:w="787" w:type="pct"/>
          </w:tcPr>
          <w:p w14:paraId="047717B0" w14:textId="77777777" w:rsidR="00F342F4" w:rsidRPr="00F342F4" w:rsidRDefault="00F342F4" w:rsidP="00F342F4"/>
        </w:tc>
        <w:tc>
          <w:tcPr>
            <w:tcW w:w="157" w:type="pct"/>
            <w:noWrap/>
          </w:tcPr>
          <w:p w14:paraId="67D47C33" w14:textId="77777777" w:rsidR="00F342F4" w:rsidRPr="00F342F4" w:rsidRDefault="00F342F4" w:rsidP="00F342F4">
            <w:r w:rsidRPr="00F342F4">
              <w:t>$</w:t>
            </w:r>
          </w:p>
        </w:tc>
        <w:tc>
          <w:tcPr>
            <w:tcW w:w="708" w:type="pct"/>
          </w:tcPr>
          <w:p w14:paraId="5DAD9262" w14:textId="77777777" w:rsidR="00F342F4" w:rsidRPr="00F342F4" w:rsidRDefault="00F342F4" w:rsidP="00F342F4"/>
        </w:tc>
        <w:tc>
          <w:tcPr>
            <w:tcW w:w="156" w:type="pct"/>
            <w:noWrap/>
          </w:tcPr>
          <w:p w14:paraId="66D59BFB" w14:textId="77777777" w:rsidR="00F342F4" w:rsidRPr="00F342F4" w:rsidRDefault="00F342F4" w:rsidP="00F342F4">
            <w:r w:rsidRPr="00F342F4">
              <w:t>$</w:t>
            </w:r>
          </w:p>
        </w:tc>
        <w:tc>
          <w:tcPr>
            <w:tcW w:w="551" w:type="pct"/>
          </w:tcPr>
          <w:p w14:paraId="2BCDD8FB" w14:textId="77777777" w:rsidR="00F342F4" w:rsidRPr="00F342F4" w:rsidRDefault="00F342F4" w:rsidP="00F342F4"/>
        </w:tc>
        <w:tc>
          <w:tcPr>
            <w:tcW w:w="550" w:type="pct"/>
            <w:noWrap/>
          </w:tcPr>
          <w:p w14:paraId="1309E523" w14:textId="77777777" w:rsidR="00F342F4" w:rsidRPr="00F342F4" w:rsidRDefault="00F342F4" w:rsidP="00F342F4"/>
        </w:tc>
        <w:tc>
          <w:tcPr>
            <w:tcW w:w="758" w:type="pct"/>
            <w:noWrap/>
          </w:tcPr>
          <w:p w14:paraId="7DA81BEB" w14:textId="77777777" w:rsidR="00F342F4" w:rsidRPr="00F342F4" w:rsidRDefault="00F342F4" w:rsidP="00F342F4"/>
        </w:tc>
      </w:tr>
      <w:tr w:rsidR="00F342F4" w:rsidRPr="00F342F4" w14:paraId="132B3923" w14:textId="77777777" w:rsidTr="00F342F4">
        <w:trPr>
          <w:trHeight w:val="300"/>
        </w:trPr>
        <w:tc>
          <w:tcPr>
            <w:tcW w:w="1177" w:type="pct"/>
            <w:noWrap/>
            <w:hideMark/>
          </w:tcPr>
          <w:p w14:paraId="0EB43C08" w14:textId="77777777" w:rsidR="00F342F4" w:rsidRPr="00F342F4" w:rsidRDefault="00F342F4" w:rsidP="00F342F4"/>
        </w:tc>
        <w:tc>
          <w:tcPr>
            <w:tcW w:w="156" w:type="pct"/>
            <w:noWrap/>
          </w:tcPr>
          <w:p w14:paraId="336FAFC3" w14:textId="77777777" w:rsidR="00F342F4" w:rsidRPr="00F342F4" w:rsidRDefault="00F342F4" w:rsidP="00F342F4">
            <w:r w:rsidRPr="00F342F4">
              <w:t>$</w:t>
            </w:r>
          </w:p>
        </w:tc>
        <w:tc>
          <w:tcPr>
            <w:tcW w:w="787" w:type="pct"/>
          </w:tcPr>
          <w:p w14:paraId="5EB68FCC" w14:textId="77777777" w:rsidR="00F342F4" w:rsidRPr="00F342F4" w:rsidRDefault="00F342F4" w:rsidP="00F342F4"/>
        </w:tc>
        <w:tc>
          <w:tcPr>
            <w:tcW w:w="157" w:type="pct"/>
            <w:noWrap/>
          </w:tcPr>
          <w:p w14:paraId="1CB77BA6" w14:textId="77777777" w:rsidR="00F342F4" w:rsidRPr="00F342F4" w:rsidRDefault="00F342F4" w:rsidP="00F342F4">
            <w:r w:rsidRPr="00F342F4">
              <w:t>$</w:t>
            </w:r>
          </w:p>
        </w:tc>
        <w:tc>
          <w:tcPr>
            <w:tcW w:w="708" w:type="pct"/>
          </w:tcPr>
          <w:p w14:paraId="460F506B" w14:textId="77777777" w:rsidR="00F342F4" w:rsidRPr="00F342F4" w:rsidRDefault="00F342F4" w:rsidP="00F342F4"/>
        </w:tc>
        <w:tc>
          <w:tcPr>
            <w:tcW w:w="156" w:type="pct"/>
            <w:noWrap/>
          </w:tcPr>
          <w:p w14:paraId="548CECCA" w14:textId="77777777" w:rsidR="00F342F4" w:rsidRPr="00F342F4" w:rsidRDefault="00F342F4" w:rsidP="00F342F4">
            <w:r w:rsidRPr="00F342F4">
              <w:t>$</w:t>
            </w:r>
          </w:p>
        </w:tc>
        <w:tc>
          <w:tcPr>
            <w:tcW w:w="551" w:type="pct"/>
          </w:tcPr>
          <w:p w14:paraId="3D64EC02" w14:textId="77777777" w:rsidR="00F342F4" w:rsidRPr="00F342F4" w:rsidRDefault="00F342F4" w:rsidP="00F342F4"/>
        </w:tc>
        <w:tc>
          <w:tcPr>
            <w:tcW w:w="550" w:type="pct"/>
            <w:noWrap/>
          </w:tcPr>
          <w:p w14:paraId="63BECE68" w14:textId="77777777" w:rsidR="00F342F4" w:rsidRPr="00F342F4" w:rsidRDefault="00F342F4" w:rsidP="00F342F4"/>
        </w:tc>
        <w:tc>
          <w:tcPr>
            <w:tcW w:w="758" w:type="pct"/>
            <w:noWrap/>
          </w:tcPr>
          <w:p w14:paraId="2A016923" w14:textId="77777777" w:rsidR="00F342F4" w:rsidRPr="00F342F4" w:rsidRDefault="00F342F4" w:rsidP="00F342F4"/>
        </w:tc>
      </w:tr>
      <w:tr w:rsidR="00F342F4" w:rsidRPr="00F342F4" w14:paraId="589ABC06" w14:textId="77777777" w:rsidTr="00F342F4">
        <w:trPr>
          <w:trHeight w:val="300"/>
        </w:trPr>
        <w:tc>
          <w:tcPr>
            <w:tcW w:w="1177" w:type="pct"/>
            <w:noWrap/>
            <w:hideMark/>
          </w:tcPr>
          <w:p w14:paraId="7C3BA9E2" w14:textId="77777777" w:rsidR="00F342F4" w:rsidRPr="00F342F4" w:rsidRDefault="00F342F4" w:rsidP="00F342F4"/>
        </w:tc>
        <w:tc>
          <w:tcPr>
            <w:tcW w:w="156" w:type="pct"/>
            <w:noWrap/>
          </w:tcPr>
          <w:p w14:paraId="17F14FD2" w14:textId="77777777" w:rsidR="00F342F4" w:rsidRPr="00F342F4" w:rsidRDefault="00F342F4" w:rsidP="00F342F4">
            <w:r w:rsidRPr="00F342F4">
              <w:t>$</w:t>
            </w:r>
          </w:p>
        </w:tc>
        <w:tc>
          <w:tcPr>
            <w:tcW w:w="787" w:type="pct"/>
          </w:tcPr>
          <w:p w14:paraId="1F8FE390" w14:textId="77777777" w:rsidR="00F342F4" w:rsidRPr="00F342F4" w:rsidRDefault="00F342F4" w:rsidP="00F342F4"/>
        </w:tc>
        <w:tc>
          <w:tcPr>
            <w:tcW w:w="157" w:type="pct"/>
            <w:noWrap/>
          </w:tcPr>
          <w:p w14:paraId="6E19CE98" w14:textId="77777777" w:rsidR="00F342F4" w:rsidRPr="00F342F4" w:rsidRDefault="00F342F4" w:rsidP="00F342F4">
            <w:r w:rsidRPr="00F342F4">
              <w:t>$</w:t>
            </w:r>
          </w:p>
        </w:tc>
        <w:tc>
          <w:tcPr>
            <w:tcW w:w="708" w:type="pct"/>
          </w:tcPr>
          <w:p w14:paraId="6F17A1C4" w14:textId="77777777" w:rsidR="00F342F4" w:rsidRPr="00F342F4" w:rsidRDefault="00F342F4" w:rsidP="00F342F4"/>
        </w:tc>
        <w:tc>
          <w:tcPr>
            <w:tcW w:w="156" w:type="pct"/>
            <w:noWrap/>
          </w:tcPr>
          <w:p w14:paraId="78A5C27A" w14:textId="77777777" w:rsidR="00F342F4" w:rsidRPr="00F342F4" w:rsidRDefault="00F342F4" w:rsidP="00F342F4">
            <w:r w:rsidRPr="00F342F4">
              <w:t>$</w:t>
            </w:r>
          </w:p>
        </w:tc>
        <w:tc>
          <w:tcPr>
            <w:tcW w:w="551" w:type="pct"/>
          </w:tcPr>
          <w:p w14:paraId="0A22C047" w14:textId="77777777" w:rsidR="00F342F4" w:rsidRPr="00F342F4" w:rsidRDefault="00F342F4" w:rsidP="00F342F4"/>
        </w:tc>
        <w:tc>
          <w:tcPr>
            <w:tcW w:w="550" w:type="pct"/>
            <w:noWrap/>
          </w:tcPr>
          <w:p w14:paraId="7237244E" w14:textId="77777777" w:rsidR="00F342F4" w:rsidRPr="00F342F4" w:rsidRDefault="00F342F4" w:rsidP="00F342F4"/>
        </w:tc>
        <w:tc>
          <w:tcPr>
            <w:tcW w:w="758" w:type="pct"/>
            <w:noWrap/>
          </w:tcPr>
          <w:p w14:paraId="4878AD3C" w14:textId="77777777" w:rsidR="00F342F4" w:rsidRPr="00F342F4" w:rsidRDefault="00F342F4" w:rsidP="00F342F4"/>
        </w:tc>
      </w:tr>
      <w:tr w:rsidR="00F342F4" w:rsidRPr="00F342F4" w14:paraId="39519FD4" w14:textId="77777777" w:rsidTr="00F342F4">
        <w:trPr>
          <w:trHeight w:val="300"/>
        </w:trPr>
        <w:tc>
          <w:tcPr>
            <w:tcW w:w="1177" w:type="pct"/>
            <w:noWrap/>
            <w:hideMark/>
          </w:tcPr>
          <w:p w14:paraId="432C1B3B" w14:textId="77777777" w:rsidR="00F342F4" w:rsidRPr="00F342F4" w:rsidRDefault="00F342F4" w:rsidP="00F342F4"/>
        </w:tc>
        <w:tc>
          <w:tcPr>
            <w:tcW w:w="156" w:type="pct"/>
            <w:noWrap/>
          </w:tcPr>
          <w:p w14:paraId="0E1D733D" w14:textId="77777777" w:rsidR="00F342F4" w:rsidRPr="00F342F4" w:rsidRDefault="00F342F4" w:rsidP="00F342F4">
            <w:r w:rsidRPr="00F342F4">
              <w:t>$</w:t>
            </w:r>
          </w:p>
        </w:tc>
        <w:tc>
          <w:tcPr>
            <w:tcW w:w="787" w:type="pct"/>
          </w:tcPr>
          <w:p w14:paraId="1ADAA59B" w14:textId="77777777" w:rsidR="00F342F4" w:rsidRPr="00F342F4" w:rsidRDefault="00F342F4" w:rsidP="00F342F4"/>
        </w:tc>
        <w:tc>
          <w:tcPr>
            <w:tcW w:w="157" w:type="pct"/>
            <w:noWrap/>
          </w:tcPr>
          <w:p w14:paraId="510FF8DC" w14:textId="77777777" w:rsidR="00F342F4" w:rsidRPr="00F342F4" w:rsidRDefault="00F342F4" w:rsidP="00F342F4">
            <w:r w:rsidRPr="00F342F4">
              <w:t>$</w:t>
            </w:r>
          </w:p>
        </w:tc>
        <w:tc>
          <w:tcPr>
            <w:tcW w:w="708" w:type="pct"/>
          </w:tcPr>
          <w:p w14:paraId="6CCAE9AF" w14:textId="77777777" w:rsidR="00F342F4" w:rsidRPr="00F342F4" w:rsidRDefault="00F342F4" w:rsidP="00F342F4"/>
        </w:tc>
        <w:tc>
          <w:tcPr>
            <w:tcW w:w="156" w:type="pct"/>
            <w:noWrap/>
          </w:tcPr>
          <w:p w14:paraId="3F73CFA4" w14:textId="77777777" w:rsidR="00F342F4" w:rsidRPr="00F342F4" w:rsidRDefault="00F342F4" w:rsidP="00F342F4">
            <w:r w:rsidRPr="00F342F4">
              <w:t>$</w:t>
            </w:r>
          </w:p>
        </w:tc>
        <w:tc>
          <w:tcPr>
            <w:tcW w:w="551" w:type="pct"/>
          </w:tcPr>
          <w:p w14:paraId="58F1A42A" w14:textId="77777777" w:rsidR="00F342F4" w:rsidRPr="00F342F4" w:rsidRDefault="00F342F4" w:rsidP="00F342F4"/>
        </w:tc>
        <w:tc>
          <w:tcPr>
            <w:tcW w:w="550" w:type="pct"/>
            <w:noWrap/>
          </w:tcPr>
          <w:p w14:paraId="4933B414" w14:textId="77777777" w:rsidR="00F342F4" w:rsidRPr="00F342F4" w:rsidRDefault="00F342F4" w:rsidP="00F342F4"/>
        </w:tc>
        <w:tc>
          <w:tcPr>
            <w:tcW w:w="758" w:type="pct"/>
            <w:noWrap/>
          </w:tcPr>
          <w:p w14:paraId="5F902E6B" w14:textId="77777777" w:rsidR="00F342F4" w:rsidRPr="00F342F4" w:rsidRDefault="00F342F4" w:rsidP="00F342F4"/>
        </w:tc>
      </w:tr>
      <w:tr w:rsidR="00F342F4" w:rsidRPr="00F342F4" w14:paraId="2042773A" w14:textId="77777777" w:rsidTr="00F342F4">
        <w:trPr>
          <w:trHeight w:val="300"/>
        </w:trPr>
        <w:tc>
          <w:tcPr>
            <w:tcW w:w="1177" w:type="pct"/>
            <w:noWrap/>
            <w:hideMark/>
          </w:tcPr>
          <w:p w14:paraId="0B6D6382" w14:textId="77777777" w:rsidR="00F342F4" w:rsidRPr="00F342F4" w:rsidRDefault="00F342F4" w:rsidP="00F342F4"/>
        </w:tc>
        <w:tc>
          <w:tcPr>
            <w:tcW w:w="156" w:type="pct"/>
            <w:noWrap/>
          </w:tcPr>
          <w:p w14:paraId="7E8F1D62" w14:textId="77777777" w:rsidR="00F342F4" w:rsidRPr="00F342F4" w:rsidRDefault="00F342F4" w:rsidP="00F342F4">
            <w:r w:rsidRPr="00F342F4">
              <w:t>$</w:t>
            </w:r>
          </w:p>
        </w:tc>
        <w:tc>
          <w:tcPr>
            <w:tcW w:w="787" w:type="pct"/>
          </w:tcPr>
          <w:p w14:paraId="53672A6B" w14:textId="77777777" w:rsidR="00F342F4" w:rsidRPr="00F342F4" w:rsidRDefault="00F342F4" w:rsidP="00F342F4"/>
        </w:tc>
        <w:tc>
          <w:tcPr>
            <w:tcW w:w="157" w:type="pct"/>
            <w:noWrap/>
          </w:tcPr>
          <w:p w14:paraId="37D3216A" w14:textId="77777777" w:rsidR="00F342F4" w:rsidRPr="00F342F4" w:rsidRDefault="00F342F4" w:rsidP="00F342F4">
            <w:r w:rsidRPr="00F342F4">
              <w:t>$</w:t>
            </w:r>
          </w:p>
        </w:tc>
        <w:tc>
          <w:tcPr>
            <w:tcW w:w="708" w:type="pct"/>
          </w:tcPr>
          <w:p w14:paraId="39B5B17B" w14:textId="77777777" w:rsidR="00F342F4" w:rsidRPr="00F342F4" w:rsidRDefault="00F342F4" w:rsidP="00F342F4"/>
        </w:tc>
        <w:tc>
          <w:tcPr>
            <w:tcW w:w="156" w:type="pct"/>
            <w:noWrap/>
          </w:tcPr>
          <w:p w14:paraId="0A668A96" w14:textId="77777777" w:rsidR="00F342F4" w:rsidRPr="00F342F4" w:rsidRDefault="00F342F4" w:rsidP="00F342F4">
            <w:r w:rsidRPr="00F342F4">
              <w:t>$</w:t>
            </w:r>
          </w:p>
        </w:tc>
        <w:tc>
          <w:tcPr>
            <w:tcW w:w="551" w:type="pct"/>
          </w:tcPr>
          <w:p w14:paraId="1ADF5A3C" w14:textId="77777777" w:rsidR="00F342F4" w:rsidRPr="00F342F4" w:rsidRDefault="00F342F4" w:rsidP="00F342F4"/>
        </w:tc>
        <w:tc>
          <w:tcPr>
            <w:tcW w:w="550" w:type="pct"/>
            <w:noWrap/>
          </w:tcPr>
          <w:p w14:paraId="05957D0D" w14:textId="77777777" w:rsidR="00F342F4" w:rsidRPr="00F342F4" w:rsidRDefault="00F342F4" w:rsidP="00F342F4"/>
        </w:tc>
        <w:tc>
          <w:tcPr>
            <w:tcW w:w="758" w:type="pct"/>
            <w:noWrap/>
          </w:tcPr>
          <w:p w14:paraId="52EB199D" w14:textId="77777777" w:rsidR="00F342F4" w:rsidRPr="00F342F4" w:rsidRDefault="00F342F4" w:rsidP="00F342F4"/>
        </w:tc>
      </w:tr>
      <w:tr w:rsidR="00F342F4" w:rsidRPr="00F342F4" w14:paraId="0C6585D3" w14:textId="77777777" w:rsidTr="00F342F4">
        <w:trPr>
          <w:trHeight w:val="300"/>
        </w:trPr>
        <w:tc>
          <w:tcPr>
            <w:tcW w:w="1177" w:type="pct"/>
            <w:noWrap/>
            <w:hideMark/>
          </w:tcPr>
          <w:p w14:paraId="30E4A1B8" w14:textId="77777777" w:rsidR="00F342F4" w:rsidRPr="00F342F4" w:rsidRDefault="00F342F4" w:rsidP="00F342F4"/>
        </w:tc>
        <w:tc>
          <w:tcPr>
            <w:tcW w:w="156" w:type="pct"/>
            <w:noWrap/>
          </w:tcPr>
          <w:p w14:paraId="4E1CEBC8" w14:textId="77777777" w:rsidR="00F342F4" w:rsidRPr="00F342F4" w:rsidRDefault="00F342F4" w:rsidP="00F342F4">
            <w:r w:rsidRPr="00F342F4">
              <w:t>$</w:t>
            </w:r>
          </w:p>
        </w:tc>
        <w:tc>
          <w:tcPr>
            <w:tcW w:w="787" w:type="pct"/>
          </w:tcPr>
          <w:p w14:paraId="468E2CA0" w14:textId="77777777" w:rsidR="00F342F4" w:rsidRPr="00F342F4" w:rsidRDefault="00F342F4" w:rsidP="00F342F4"/>
        </w:tc>
        <w:tc>
          <w:tcPr>
            <w:tcW w:w="157" w:type="pct"/>
            <w:noWrap/>
          </w:tcPr>
          <w:p w14:paraId="5752CF37" w14:textId="77777777" w:rsidR="00F342F4" w:rsidRPr="00F342F4" w:rsidRDefault="00F342F4" w:rsidP="00F342F4">
            <w:r w:rsidRPr="00F342F4">
              <w:t>$</w:t>
            </w:r>
          </w:p>
        </w:tc>
        <w:tc>
          <w:tcPr>
            <w:tcW w:w="708" w:type="pct"/>
          </w:tcPr>
          <w:p w14:paraId="1EE449B3" w14:textId="77777777" w:rsidR="00F342F4" w:rsidRPr="00F342F4" w:rsidRDefault="00F342F4" w:rsidP="00F342F4"/>
        </w:tc>
        <w:tc>
          <w:tcPr>
            <w:tcW w:w="156" w:type="pct"/>
            <w:noWrap/>
          </w:tcPr>
          <w:p w14:paraId="36EC0DE7" w14:textId="77777777" w:rsidR="00F342F4" w:rsidRPr="00F342F4" w:rsidRDefault="00F342F4" w:rsidP="00F342F4">
            <w:r w:rsidRPr="00F342F4">
              <w:t>$</w:t>
            </w:r>
          </w:p>
        </w:tc>
        <w:tc>
          <w:tcPr>
            <w:tcW w:w="551" w:type="pct"/>
          </w:tcPr>
          <w:p w14:paraId="18DE2166" w14:textId="77777777" w:rsidR="00F342F4" w:rsidRPr="00F342F4" w:rsidRDefault="00F342F4" w:rsidP="00F342F4"/>
        </w:tc>
        <w:tc>
          <w:tcPr>
            <w:tcW w:w="550" w:type="pct"/>
            <w:noWrap/>
          </w:tcPr>
          <w:p w14:paraId="1CB40EAA" w14:textId="77777777" w:rsidR="00F342F4" w:rsidRPr="00F342F4" w:rsidRDefault="00F342F4" w:rsidP="00F342F4"/>
        </w:tc>
        <w:tc>
          <w:tcPr>
            <w:tcW w:w="758" w:type="pct"/>
            <w:noWrap/>
          </w:tcPr>
          <w:p w14:paraId="42A3439C" w14:textId="77777777" w:rsidR="00F342F4" w:rsidRPr="00F342F4" w:rsidRDefault="00F342F4" w:rsidP="00F342F4"/>
        </w:tc>
      </w:tr>
      <w:tr w:rsidR="00F342F4" w:rsidRPr="00F342F4" w14:paraId="51E7F8EC" w14:textId="77777777" w:rsidTr="00F342F4">
        <w:trPr>
          <w:trHeight w:val="300"/>
        </w:trPr>
        <w:tc>
          <w:tcPr>
            <w:tcW w:w="1177" w:type="pct"/>
            <w:noWrap/>
            <w:hideMark/>
          </w:tcPr>
          <w:p w14:paraId="2DCBB470" w14:textId="77777777" w:rsidR="00F342F4" w:rsidRPr="00F342F4" w:rsidRDefault="00F342F4" w:rsidP="00F342F4">
            <w:pPr>
              <w:pStyle w:val="Tabletext0"/>
            </w:pPr>
            <w:r w:rsidRPr="00F342F4">
              <w:t>TOTAL</w:t>
            </w:r>
          </w:p>
        </w:tc>
        <w:tc>
          <w:tcPr>
            <w:tcW w:w="156" w:type="pct"/>
            <w:noWrap/>
          </w:tcPr>
          <w:p w14:paraId="7AD5FCC8" w14:textId="77777777" w:rsidR="00F342F4" w:rsidRPr="00F342F4" w:rsidRDefault="00F342F4" w:rsidP="00F342F4">
            <w:r w:rsidRPr="00F342F4">
              <w:t>$</w:t>
            </w:r>
          </w:p>
        </w:tc>
        <w:tc>
          <w:tcPr>
            <w:tcW w:w="787" w:type="pct"/>
          </w:tcPr>
          <w:p w14:paraId="7E4F8B86" w14:textId="77777777" w:rsidR="00F342F4" w:rsidRPr="00F342F4" w:rsidRDefault="00F342F4" w:rsidP="00F342F4"/>
        </w:tc>
        <w:tc>
          <w:tcPr>
            <w:tcW w:w="157" w:type="pct"/>
            <w:noWrap/>
          </w:tcPr>
          <w:p w14:paraId="4CA89215" w14:textId="77777777" w:rsidR="00F342F4" w:rsidRPr="00F342F4" w:rsidRDefault="00F342F4" w:rsidP="00F342F4">
            <w:r w:rsidRPr="00F342F4">
              <w:t>$</w:t>
            </w:r>
          </w:p>
        </w:tc>
        <w:tc>
          <w:tcPr>
            <w:tcW w:w="708" w:type="pct"/>
          </w:tcPr>
          <w:p w14:paraId="79F919F3" w14:textId="77777777" w:rsidR="00F342F4" w:rsidRPr="00F342F4" w:rsidRDefault="00F342F4" w:rsidP="00F342F4"/>
        </w:tc>
        <w:tc>
          <w:tcPr>
            <w:tcW w:w="156" w:type="pct"/>
            <w:noWrap/>
          </w:tcPr>
          <w:p w14:paraId="646575D0" w14:textId="77777777" w:rsidR="00F342F4" w:rsidRPr="00F342F4" w:rsidRDefault="00F342F4" w:rsidP="00F342F4">
            <w:r w:rsidRPr="00F342F4">
              <w:t>$</w:t>
            </w:r>
          </w:p>
        </w:tc>
        <w:tc>
          <w:tcPr>
            <w:tcW w:w="551" w:type="pct"/>
          </w:tcPr>
          <w:p w14:paraId="23659431" w14:textId="77777777" w:rsidR="00F342F4" w:rsidRPr="00F342F4" w:rsidRDefault="00F342F4" w:rsidP="00F342F4"/>
        </w:tc>
        <w:tc>
          <w:tcPr>
            <w:tcW w:w="550" w:type="pct"/>
            <w:noWrap/>
          </w:tcPr>
          <w:p w14:paraId="0AF2D74C" w14:textId="77777777" w:rsidR="00F342F4" w:rsidRPr="00F342F4" w:rsidRDefault="00F342F4" w:rsidP="00F342F4"/>
        </w:tc>
        <w:tc>
          <w:tcPr>
            <w:tcW w:w="758" w:type="pct"/>
            <w:noWrap/>
          </w:tcPr>
          <w:p w14:paraId="213A3AA1" w14:textId="77777777" w:rsidR="00F342F4" w:rsidRPr="00F342F4" w:rsidRDefault="00F342F4" w:rsidP="00F342F4"/>
        </w:tc>
      </w:tr>
    </w:tbl>
    <w:p w14:paraId="0CFA8C7C" w14:textId="77777777" w:rsidR="00F342F4" w:rsidRPr="00F342F4" w:rsidRDefault="00F342F4" w:rsidP="00F342F4"/>
    <w:sectPr w:rsidR="00F342F4" w:rsidRPr="00F342F4" w:rsidSect="00C55D9E">
      <w:headerReference w:type="default" r:id="rId14"/>
      <w:footerReference w:type="default" r:id="rId15"/>
      <w:pgSz w:w="11906" w:h="16838"/>
      <w:pgMar w:top="1440" w:right="1440" w:bottom="1588" w:left="1440" w:header="709" w:footer="2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71F95" w14:textId="77777777" w:rsidR="000F2AB8" w:rsidRDefault="000F2AB8" w:rsidP="00F1359C">
      <w:pPr>
        <w:spacing w:before="0" w:after="0" w:line="240" w:lineRule="auto"/>
      </w:pPr>
      <w:r>
        <w:separator/>
      </w:r>
    </w:p>
  </w:endnote>
  <w:endnote w:type="continuationSeparator" w:id="0">
    <w:p w14:paraId="0AA03CC9" w14:textId="77777777" w:rsidR="000F2AB8" w:rsidRDefault="000F2AB8"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2E1DA" w14:textId="16E36AD5" w:rsidR="00D0119C" w:rsidRDefault="00D0119C" w:rsidP="00C03C41">
    <w:pPr>
      <w:tabs>
        <w:tab w:val="right" w:pos="9015"/>
      </w:tabs>
      <w:spacing w:before="0" w:after="100" w:afterAutospacing="1"/>
      <w:rPr>
        <w:color w:val="000000" w:themeColor="text1"/>
        <w:sz w:val="16"/>
        <w:szCs w:val="16"/>
      </w:rPr>
    </w:pPr>
    <w:r w:rsidRPr="00512F5A">
      <w:rPr>
        <w:noProof/>
        <w:color w:val="000000" w:themeColor="text1"/>
        <w:sz w:val="16"/>
        <w:szCs w:val="16"/>
        <w:lang w:eastAsia="en-AU"/>
      </w:rPr>
      <mc:AlternateContent>
        <mc:Choice Requires="wps">
          <w:drawing>
            <wp:anchor distT="0" distB="0" distL="114300" distR="114300" simplePos="0" relativeHeight="251659776" behindDoc="1" locked="0" layoutInCell="1" allowOverlap="1" wp14:anchorId="4B5505BC" wp14:editId="3ADA69E0">
              <wp:simplePos x="0" y="0"/>
              <wp:positionH relativeFrom="page">
                <wp:align>right</wp:align>
              </wp:positionH>
              <wp:positionV relativeFrom="page">
                <wp:posOffset>10182225</wp:posOffset>
              </wp:positionV>
              <wp:extent cx="7677150" cy="67754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677150" cy="67754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4CAB89" id="Rectangle 4" o:spid="_x0000_s1026" style="position:absolute;margin-left:553.3pt;margin-top:801.75pt;width:604.5pt;height:53.35pt;z-index:-251656704;visibility:visible;mso-wrap-style:square;mso-width-percent:0;mso-height-percent:0;mso-wrap-distance-left:9pt;mso-wrap-distance-top:0;mso-wrap-distance-right:9pt;mso-wrap-distance-bottom:0;mso-position-horizontal:righ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" fillcolor="#85be00 [3205]" stroked="f" strokeweight="2pt">
              <w10:wrap anchorx="page" anchory="page"/>
            </v:rect>
          </w:pict>
        </mc:Fallback>
      </mc:AlternateContent>
    </w:r>
    <w:r w:rsidR="00C03C41">
      <w:rPr>
        <w:color w:val="000000" w:themeColor="text1"/>
        <w:sz w:val="16"/>
        <w:szCs w:val="16"/>
      </w:rPr>
      <w:t xml:space="preserve">MPower108 </w:t>
    </w:r>
    <w:r w:rsidR="00F342F4" w:rsidRPr="00F342F4">
      <w:rPr>
        <w:color w:val="000000" w:themeColor="text1"/>
        <w:sz w:val="16"/>
        <w:szCs w:val="16"/>
      </w:rPr>
      <w:t>Variation report template</w:t>
    </w:r>
    <w:r>
      <w:rPr>
        <w:color w:val="000000" w:themeColor="text1"/>
        <w:sz w:val="16"/>
        <w:szCs w:val="16"/>
      </w:rPr>
      <w:tab/>
    </w:r>
    <w:r w:rsidRPr="00512F5A">
      <w:rPr>
        <w:color w:val="000000" w:themeColor="text1"/>
        <w:sz w:val="16"/>
        <w:szCs w:val="16"/>
      </w:rPr>
      <w:t xml:space="preserve">Page </w:t>
    </w:r>
    <w:r w:rsidRPr="00CD358D">
      <w:rPr>
        <w:b/>
        <w:color w:val="000000" w:themeColor="text1"/>
        <w:sz w:val="16"/>
        <w:szCs w:val="16"/>
      </w:rPr>
      <w:fldChar w:fldCharType="begin"/>
    </w:r>
    <w:r w:rsidRPr="00CD358D">
      <w:rPr>
        <w:b/>
        <w:color w:val="000000" w:themeColor="text1"/>
        <w:sz w:val="16"/>
        <w:szCs w:val="16"/>
      </w:rPr>
      <w:instrText xml:space="preserve"> PAGE   \* MERGEFORMAT </w:instrText>
    </w:r>
    <w:r w:rsidRPr="00CD358D">
      <w:rPr>
        <w:b/>
        <w:color w:val="000000" w:themeColor="text1"/>
        <w:sz w:val="16"/>
        <w:szCs w:val="16"/>
      </w:rPr>
      <w:fldChar w:fldCharType="separate"/>
    </w:r>
    <w:r w:rsidRPr="00CD358D">
      <w:rPr>
        <w:b/>
        <w:color w:val="000000" w:themeColor="text1"/>
        <w:sz w:val="16"/>
        <w:szCs w:val="16"/>
      </w:rPr>
      <w:t>1</w:t>
    </w:r>
    <w:r w:rsidRPr="00CD358D">
      <w:rPr>
        <w:b/>
        <w:color w:val="000000" w:themeColor="text1"/>
        <w:sz w:val="16"/>
        <w:szCs w:val="16"/>
      </w:rPr>
      <w:fldChar w:fldCharType="end"/>
    </w:r>
    <w:r w:rsidRPr="00512F5A">
      <w:rPr>
        <w:color w:val="000000" w:themeColor="text1"/>
        <w:sz w:val="16"/>
        <w:szCs w:val="16"/>
      </w:rPr>
      <w:t xml:space="preserve"> of</w:t>
    </w:r>
    <w:r w:rsidRPr="00CD358D">
      <w:rPr>
        <w:b/>
        <w:color w:val="000000" w:themeColor="text1"/>
        <w:sz w:val="16"/>
        <w:szCs w:val="16"/>
      </w:rPr>
      <w:t xml:space="preserve"> </w:t>
    </w:r>
    <w:r w:rsidRPr="00CD358D">
      <w:rPr>
        <w:b/>
        <w:color w:val="000000" w:themeColor="text1"/>
        <w:sz w:val="16"/>
        <w:szCs w:val="16"/>
      </w:rPr>
      <w:fldChar w:fldCharType="begin"/>
    </w:r>
    <w:r w:rsidRPr="00CD358D">
      <w:rPr>
        <w:b/>
        <w:color w:val="000000" w:themeColor="text1"/>
        <w:sz w:val="16"/>
        <w:szCs w:val="16"/>
      </w:rPr>
      <w:instrText xml:space="preserve"> NUMPAGES   \* MERGEFORMAT </w:instrText>
    </w:r>
    <w:r w:rsidRPr="00CD358D">
      <w:rPr>
        <w:b/>
        <w:color w:val="000000" w:themeColor="text1"/>
        <w:sz w:val="16"/>
        <w:szCs w:val="16"/>
      </w:rPr>
      <w:fldChar w:fldCharType="separate"/>
    </w:r>
    <w:r w:rsidRPr="00CD358D">
      <w:rPr>
        <w:b/>
        <w:color w:val="000000" w:themeColor="text1"/>
        <w:sz w:val="16"/>
        <w:szCs w:val="16"/>
      </w:rPr>
      <w:t>1</w:t>
    </w:r>
    <w:r w:rsidRPr="00CD358D">
      <w:rPr>
        <w:b/>
        <w:color w:val="000000" w:themeColor="text1"/>
        <w:sz w:val="16"/>
        <w:szCs w:val="16"/>
      </w:rPr>
      <w:fldChar w:fldCharType="end"/>
    </w:r>
  </w:p>
  <w:p w14:paraId="35DF1C7F" w14:textId="35C7DA7B" w:rsidR="00D0119C" w:rsidRPr="00E807B9" w:rsidRDefault="00421CB2" w:rsidP="00D0119C">
    <w:pPr>
      <w:tabs>
        <w:tab w:val="left" w:pos="3828"/>
        <w:tab w:val="right" w:pos="9015"/>
      </w:tabs>
      <w:spacing w:before="0" w:after="200"/>
      <w:rPr>
        <w:b/>
        <w:sz w:val="16"/>
        <w:szCs w:val="16"/>
      </w:rPr>
    </w:pPr>
    <w:r w:rsidRPr="00E807B9">
      <w:rPr>
        <w:b/>
        <w:color w:val="FFFFFF"/>
        <w:sz w:val="16"/>
        <w:szCs w:val="16"/>
      </w:rPr>
      <w:t xml:space="preserve">Assessment </w:t>
    </w:r>
    <w:r w:rsidR="00CD358D" w:rsidRPr="00E807B9">
      <w:rPr>
        <w:b/>
        <w:color w:val="FFFFFF"/>
        <w:sz w:val="16"/>
        <w:szCs w:val="16"/>
      </w:rPr>
      <w:t>support document</w:t>
    </w:r>
    <w:r w:rsidR="00D0119C" w:rsidRPr="00E807B9">
      <w:rPr>
        <w:b/>
        <w:sz w:val="16"/>
        <w:szCs w:val="16"/>
      </w:rPr>
      <w:tab/>
    </w:r>
    <w:r w:rsidR="00D0119C" w:rsidRPr="00E807B9">
      <w:rPr>
        <w:b/>
        <w:sz w:val="16"/>
        <w:szCs w:val="16"/>
      </w:rPr>
      <w:tab/>
    </w:r>
  </w:p>
  <w:p w14:paraId="52DC258F" w14:textId="343964E8" w:rsidR="00AE4910" w:rsidRPr="0083544C" w:rsidRDefault="00D0119C" w:rsidP="00D0119C">
    <w:pPr>
      <w:pStyle w:val="Footer"/>
      <w:tabs>
        <w:tab w:val="clear" w:pos="4513"/>
        <w:tab w:val="clear" w:pos="9026"/>
        <w:tab w:val="left" w:pos="1335"/>
      </w:tabs>
    </w:pPr>
    <w:r w:rsidRPr="0083544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53B7F" w14:textId="77777777" w:rsidR="000F2AB8" w:rsidRDefault="000F2AB8" w:rsidP="00F1359C">
      <w:pPr>
        <w:spacing w:before="0" w:after="0" w:line="240" w:lineRule="auto"/>
      </w:pPr>
      <w:r>
        <w:separator/>
      </w:r>
    </w:p>
  </w:footnote>
  <w:footnote w:type="continuationSeparator" w:id="0">
    <w:p w14:paraId="4E2C6C18" w14:textId="77777777" w:rsidR="000F2AB8" w:rsidRDefault="000F2AB8"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E83C5" w14:textId="2C2799C8" w:rsidR="003C4C45" w:rsidRDefault="003C4C45" w:rsidP="00E22032">
    <w:pPr>
      <w:pStyle w:val="Header"/>
      <w:tabs>
        <w:tab w:val="clear" w:pos="4513"/>
        <w:tab w:val="clear" w:pos="9026"/>
        <w:tab w:val="left" w:pos="937"/>
      </w:tabs>
      <w:jc w:val="right"/>
    </w:pPr>
    <w:r>
      <w:tab/>
    </w:r>
    <w:r w:rsidR="00E22032">
      <w:rPr>
        <w:noProof/>
      </w:rPr>
      <w:drawing>
        <wp:inline distT="0" distB="0" distL="0" distR="0" wp14:anchorId="06434D20" wp14:editId="5EF27254">
          <wp:extent cx="1348740" cy="487680"/>
          <wp:effectExtent l="0" t="0" r="3810" b="762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98" type="#_x0000_t75" style="width:76.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6"/>
  </w:num>
  <w:num w:numId="5">
    <w:abstractNumId w:val="11"/>
  </w:num>
  <w:num w:numId="6">
    <w:abstractNumId w:val="7"/>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9"/>
  </w:num>
  <w:num w:numId="10">
    <w:abstractNumId w:val="3"/>
  </w:num>
  <w:num w:numId="11">
    <w:abstractNumId w:val="12"/>
  </w:num>
  <w:num w:numId="12">
    <w:abstractNumId w:val="8"/>
  </w:num>
  <w:num w:numId="13">
    <w:abstractNumId w:val="1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7061A"/>
    <w:rsid w:val="00070707"/>
    <w:rsid w:val="00072D46"/>
    <w:rsid w:val="00081617"/>
    <w:rsid w:val="0008175D"/>
    <w:rsid w:val="00086B4D"/>
    <w:rsid w:val="00086C99"/>
    <w:rsid w:val="0009683C"/>
    <w:rsid w:val="000A06EB"/>
    <w:rsid w:val="000A5B57"/>
    <w:rsid w:val="000B098F"/>
    <w:rsid w:val="000B158B"/>
    <w:rsid w:val="000B3CCC"/>
    <w:rsid w:val="000C1D10"/>
    <w:rsid w:val="000E2301"/>
    <w:rsid w:val="000F2AB8"/>
    <w:rsid w:val="000F640E"/>
    <w:rsid w:val="001008C3"/>
    <w:rsid w:val="00110297"/>
    <w:rsid w:val="00120406"/>
    <w:rsid w:val="00132516"/>
    <w:rsid w:val="00151BA1"/>
    <w:rsid w:val="0016340A"/>
    <w:rsid w:val="001666AE"/>
    <w:rsid w:val="00166ECF"/>
    <w:rsid w:val="001723D9"/>
    <w:rsid w:val="00174A71"/>
    <w:rsid w:val="00186778"/>
    <w:rsid w:val="00194604"/>
    <w:rsid w:val="00196118"/>
    <w:rsid w:val="001A0287"/>
    <w:rsid w:val="001E5ADA"/>
    <w:rsid w:val="00202196"/>
    <w:rsid w:val="002064C8"/>
    <w:rsid w:val="00232F16"/>
    <w:rsid w:val="00234AC2"/>
    <w:rsid w:val="002458AA"/>
    <w:rsid w:val="00245E47"/>
    <w:rsid w:val="002636A8"/>
    <w:rsid w:val="002760A1"/>
    <w:rsid w:val="002A0D28"/>
    <w:rsid w:val="002A5233"/>
    <w:rsid w:val="002B2958"/>
    <w:rsid w:val="002B795B"/>
    <w:rsid w:val="002C07F5"/>
    <w:rsid w:val="002C4863"/>
    <w:rsid w:val="00310ABF"/>
    <w:rsid w:val="003139BB"/>
    <w:rsid w:val="00340671"/>
    <w:rsid w:val="0034550F"/>
    <w:rsid w:val="00353337"/>
    <w:rsid w:val="003546E2"/>
    <w:rsid w:val="003560D9"/>
    <w:rsid w:val="00361665"/>
    <w:rsid w:val="00371CC6"/>
    <w:rsid w:val="00385752"/>
    <w:rsid w:val="003C06EA"/>
    <w:rsid w:val="003C4C45"/>
    <w:rsid w:val="003C5D00"/>
    <w:rsid w:val="003E0188"/>
    <w:rsid w:val="003F20AC"/>
    <w:rsid w:val="003F36BD"/>
    <w:rsid w:val="00406468"/>
    <w:rsid w:val="00407A2A"/>
    <w:rsid w:val="00421CB2"/>
    <w:rsid w:val="00432DFC"/>
    <w:rsid w:val="00436952"/>
    <w:rsid w:val="00437752"/>
    <w:rsid w:val="00447246"/>
    <w:rsid w:val="00447B26"/>
    <w:rsid w:val="00450E8B"/>
    <w:rsid w:val="00462334"/>
    <w:rsid w:val="0046323B"/>
    <w:rsid w:val="004876ED"/>
    <w:rsid w:val="004A09A8"/>
    <w:rsid w:val="004B00A6"/>
    <w:rsid w:val="004B2E61"/>
    <w:rsid w:val="004E061A"/>
    <w:rsid w:val="004F795E"/>
    <w:rsid w:val="00501997"/>
    <w:rsid w:val="00510BBC"/>
    <w:rsid w:val="00522D54"/>
    <w:rsid w:val="005447BD"/>
    <w:rsid w:val="00553FFF"/>
    <w:rsid w:val="00581D95"/>
    <w:rsid w:val="00584894"/>
    <w:rsid w:val="0059319D"/>
    <w:rsid w:val="00597838"/>
    <w:rsid w:val="005C60AB"/>
    <w:rsid w:val="005E35FA"/>
    <w:rsid w:val="005F7397"/>
    <w:rsid w:val="00604F82"/>
    <w:rsid w:val="0061097B"/>
    <w:rsid w:val="00615C43"/>
    <w:rsid w:val="00636463"/>
    <w:rsid w:val="00657A57"/>
    <w:rsid w:val="00664E2A"/>
    <w:rsid w:val="00673EED"/>
    <w:rsid w:val="006A1CF9"/>
    <w:rsid w:val="006A7C3E"/>
    <w:rsid w:val="006B55A6"/>
    <w:rsid w:val="006B7277"/>
    <w:rsid w:val="006C1496"/>
    <w:rsid w:val="006C7465"/>
    <w:rsid w:val="006D5BA1"/>
    <w:rsid w:val="006E3642"/>
    <w:rsid w:val="006E3AC9"/>
    <w:rsid w:val="006F018D"/>
    <w:rsid w:val="00724660"/>
    <w:rsid w:val="0073433D"/>
    <w:rsid w:val="00741502"/>
    <w:rsid w:val="00767732"/>
    <w:rsid w:val="00777798"/>
    <w:rsid w:val="007813D3"/>
    <w:rsid w:val="00797B9B"/>
    <w:rsid w:val="007A4B14"/>
    <w:rsid w:val="007B0E99"/>
    <w:rsid w:val="007C593C"/>
    <w:rsid w:val="007C6921"/>
    <w:rsid w:val="007D0B18"/>
    <w:rsid w:val="007E6E53"/>
    <w:rsid w:val="008005C6"/>
    <w:rsid w:val="00804A99"/>
    <w:rsid w:val="00817639"/>
    <w:rsid w:val="008229B0"/>
    <w:rsid w:val="00823A65"/>
    <w:rsid w:val="0083544C"/>
    <w:rsid w:val="008427B8"/>
    <w:rsid w:val="008466AF"/>
    <w:rsid w:val="0086240F"/>
    <w:rsid w:val="0086497B"/>
    <w:rsid w:val="00867A6C"/>
    <w:rsid w:val="00876E18"/>
    <w:rsid w:val="008942D6"/>
    <w:rsid w:val="00906D83"/>
    <w:rsid w:val="00917056"/>
    <w:rsid w:val="0092255F"/>
    <w:rsid w:val="00947D01"/>
    <w:rsid w:val="00977FE7"/>
    <w:rsid w:val="0099279B"/>
    <w:rsid w:val="009E072F"/>
    <w:rsid w:val="009F29E6"/>
    <w:rsid w:val="00A220EE"/>
    <w:rsid w:val="00A236A1"/>
    <w:rsid w:val="00A51E59"/>
    <w:rsid w:val="00A65DC4"/>
    <w:rsid w:val="00AA7862"/>
    <w:rsid w:val="00AB52B6"/>
    <w:rsid w:val="00AC3D36"/>
    <w:rsid w:val="00AD40E9"/>
    <w:rsid w:val="00AE4910"/>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C04FD"/>
    <w:rsid w:val="00BC3C84"/>
    <w:rsid w:val="00BD055C"/>
    <w:rsid w:val="00BD4356"/>
    <w:rsid w:val="00BD5BDC"/>
    <w:rsid w:val="00BE1564"/>
    <w:rsid w:val="00BE3EB7"/>
    <w:rsid w:val="00BE5E43"/>
    <w:rsid w:val="00C03C41"/>
    <w:rsid w:val="00C0414B"/>
    <w:rsid w:val="00C15940"/>
    <w:rsid w:val="00C258D2"/>
    <w:rsid w:val="00C2690E"/>
    <w:rsid w:val="00C3046F"/>
    <w:rsid w:val="00C410CE"/>
    <w:rsid w:val="00C47203"/>
    <w:rsid w:val="00C51B20"/>
    <w:rsid w:val="00C51F1C"/>
    <w:rsid w:val="00C55D9E"/>
    <w:rsid w:val="00C655C5"/>
    <w:rsid w:val="00C66586"/>
    <w:rsid w:val="00C87471"/>
    <w:rsid w:val="00CB4ED2"/>
    <w:rsid w:val="00CC0EF1"/>
    <w:rsid w:val="00CC6398"/>
    <w:rsid w:val="00CD358D"/>
    <w:rsid w:val="00CF09D9"/>
    <w:rsid w:val="00CF491F"/>
    <w:rsid w:val="00D0119C"/>
    <w:rsid w:val="00D06D57"/>
    <w:rsid w:val="00D17AF4"/>
    <w:rsid w:val="00D305E9"/>
    <w:rsid w:val="00D33296"/>
    <w:rsid w:val="00D447D6"/>
    <w:rsid w:val="00D55279"/>
    <w:rsid w:val="00D55A33"/>
    <w:rsid w:val="00D62B45"/>
    <w:rsid w:val="00D6493E"/>
    <w:rsid w:val="00D703AD"/>
    <w:rsid w:val="00D72CC9"/>
    <w:rsid w:val="00D8451B"/>
    <w:rsid w:val="00D920A2"/>
    <w:rsid w:val="00DF2542"/>
    <w:rsid w:val="00E04D41"/>
    <w:rsid w:val="00E13FAB"/>
    <w:rsid w:val="00E20C88"/>
    <w:rsid w:val="00E22032"/>
    <w:rsid w:val="00E23194"/>
    <w:rsid w:val="00E249C8"/>
    <w:rsid w:val="00E807B9"/>
    <w:rsid w:val="00E82F1D"/>
    <w:rsid w:val="00E97D41"/>
    <w:rsid w:val="00EC3E44"/>
    <w:rsid w:val="00EC7AE1"/>
    <w:rsid w:val="00ED377D"/>
    <w:rsid w:val="00EE6225"/>
    <w:rsid w:val="00EF1F7F"/>
    <w:rsid w:val="00EF4B60"/>
    <w:rsid w:val="00F104C8"/>
    <w:rsid w:val="00F1359C"/>
    <w:rsid w:val="00F14650"/>
    <w:rsid w:val="00F15AA8"/>
    <w:rsid w:val="00F23DC8"/>
    <w:rsid w:val="00F26FEB"/>
    <w:rsid w:val="00F342F4"/>
    <w:rsid w:val="00F41E09"/>
    <w:rsid w:val="00F4616C"/>
    <w:rsid w:val="00F65A30"/>
    <w:rsid w:val="00F87ACF"/>
    <w:rsid w:val="00F96C22"/>
    <w:rsid w:val="00FA4540"/>
    <w:rsid w:val="00FB7839"/>
    <w:rsid w:val="00FC2A3A"/>
    <w:rsid w:val="00FD65A7"/>
    <w:rsid w:val="00FE1272"/>
    <w:rsid w:val="00FE1DF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aliases w:val="Compliant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2"/>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D6493E"/>
    <w:pPr>
      <w:spacing w:before="60" w:after="60"/>
    </w:pPr>
    <w:rPr>
      <w:color w:val="000000" w:themeColor="text1"/>
    </w:rPr>
  </w:style>
  <w:style w:type="character" w:customStyle="1" w:styleId="TabletextChar">
    <w:name w:val="Table text Char"/>
    <w:basedOn w:val="DefaultParagraphFont"/>
    <w:link w:val="Tabletext0"/>
    <w:uiPriority w:val="8"/>
    <w:rsid w:val="003C06EA"/>
    <w:rPr>
      <w:rFonts w:ascii="Arial" w:hAnsi="Arial"/>
      <w:color w:val="000000" w:themeColor="text1"/>
      <w:sz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paragraph" w:customStyle="1" w:styleId="Default">
    <w:name w:val="Default"/>
    <w:rsid w:val="00C55D9E"/>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C55D9E"/>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870213-4AFA-48B5-A78B-828CADE8C64D}"/>
</file>

<file path=customXml/itemProps2.xml><?xml version="1.0" encoding="utf-8"?>
<ds:datastoreItem xmlns:ds="http://schemas.openxmlformats.org/officeDocument/2006/customXml" ds:itemID="{E1FA9582-D27B-47CB-917D-21FA4F7EFA25}">
  <ds:schemaRefs>
    <ds:schemaRef ds:uri="http://schemas.microsoft.com/sharepoint/v3/contenttype/forms"/>
  </ds:schemaRefs>
</ds:datastoreItem>
</file>

<file path=customXml/itemProps3.xml><?xml version="1.0" encoding="utf-8"?>
<ds:datastoreItem xmlns:ds="http://schemas.openxmlformats.org/officeDocument/2006/customXml" ds:itemID="{82FE68D3-1755-4597-8A18-3F129BA2EA43}">
  <ds:schemaRefs>
    <ds:schemaRef ds:uri="http://schemas.microsoft.com/office/infopath/2007/PartnerControls"/>
    <ds:schemaRef ds:uri="http://schemas.microsoft.com/office/2006/documentManagement/types"/>
    <ds:schemaRef ds:uri="http://purl.org/dc/elements/1.1/"/>
    <ds:schemaRef ds:uri="fb6fb33a-b717-480d-a383-73aeed660253"/>
    <ds:schemaRef ds:uri="http://www.w3.org/XML/1998/namespace"/>
    <ds:schemaRef ds:uri="http://purl.org/dc/terms/"/>
    <ds:schemaRef ds:uri="http://schemas.microsoft.com/office/2006/metadata/properties"/>
    <ds:schemaRef ds:uri="http://schemas.openxmlformats.org/package/2006/metadata/core-properties"/>
    <ds:schemaRef ds:uri="eb061674-04de-4199-bb79-1efcf488eb3c"/>
    <ds:schemaRef ds:uri="http://purl.org/dc/dcmitype/"/>
  </ds:schemaRefs>
</ds:datastoreItem>
</file>

<file path=customXml/itemProps4.xml><?xml version="1.0" encoding="utf-8"?>
<ds:datastoreItem xmlns:ds="http://schemas.openxmlformats.org/officeDocument/2006/customXml" ds:itemID="{12DFAC22-3513-4AE4-9BB5-02B133760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3</TotalTime>
  <Pages>2</Pages>
  <Words>491</Words>
  <Characters>2802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Document name</vt:lpstr>
    </vt:vector>
  </TitlesOfParts>
  <Company/>
  <LinksUpToDate>false</LinksUpToDate>
  <CharactersWithSpaces>3287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Variation report template</dc:title>
  <dc:subject/>
  <dc:creator>Bec Colwell</dc:creator>
  <cp:keywords>Assessment support document</cp:keywords>
  <dc:description/>
  <cp:lastModifiedBy>Sally Bush</cp:lastModifiedBy>
  <cp:revision>6</cp:revision>
  <dcterms:created xsi:type="dcterms:W3CDTF">2022-09-13T04:18:00Z</dcterms:created>
  <dcterms:modified xsi:type="dcterms:W3CDTF">2023-07-07T05:55:00Z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